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S5-240348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B2B005" w:rsidR="00F25D98" w:rsidRDefault="00A93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A4CE4B" w:rsidR="00F25D98" w:rsidRDefault="00A93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C39F" w:rsidR="001E41F3" w:rsidRDefault="00A931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9A117" w:rsidR="00A93179" w:rsidRDefault="00A93179" w:rsidP="00A93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D103F" w:rsidR="00A93179" w:rsidRDefault="00A93179" w:rsidP="00A93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20BA6" w14:textId="77777777" w:rsidR="00A93179" w:rsidRDefault="00A93179" w:rsidP="00A93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E112C" w:rsidR="00A93179" w:rsidRDefault="00A93179" w:rsidP="00A93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(Forge only)</w:t>
            </w:r>
          </w:p>
        </w:tc>
      </w:tr>
      <w:tr w:rsidR="00A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3179" w:rsidRDefault="00A93179" w:rsidP="00A93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3179" w:rsidRDefault="00A93179" w:rsidP="00A93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3179" w:rsidRDefault="00A93179" w:rsidP="00A93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3179" w:rsidRDefault="00A93179" w:rsidP="00A931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1E064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3179" w:rsidRDefault="00A93179" w:rsidP="00A93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3179" w:rsidRDefault="00A93179" w:rsidP="00A93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179" w:rsidRDefault="00A93179" w:rsidP="00A93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A0ED4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179" w:rsidRDefault="00A93179" w:rsidP="00A93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3179" w:rsidRDefault="00A93179" w:rsidP="00A93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179" w:rsidRDefault="00A93179" w:rsidP="00A93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7C531" w:rsidR="00A93179" w:rsidRDefault="00A93179" w:rsidP="00A9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179" w:rsidRDefault="00A93179" w:rsidP="00A93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3179" w:rsidRDefault="00A93179" w:rsidP="00A93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3179" w:rsidRDefault="00A93179" w:rsidP="00A931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3179" w:rsidRDefault="00A93179" w:rsidP="00A93179">
            <w:pPr>
              <w:pStyle w:val="CRCoverPage"/>
              <w:spacing w:after="0"/>
              <w:rPr>
                <w:noProof/>
              </w:rPr>
            </w:pPr>
          </w:p>
        </w:tc>
      </w:tr>
      <w:tr w:rsidR="00A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D902" w14:textId="15CE8A40" w:rsidR="00A93179" w:rsidRDefault="00A93179" w:rsidP="00A93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>
              <w:rPr>
                <w:noProof/>
              </w:rPr>
              <w:t xml:space="preserve"> </w:t>
            </w:r>
            <w:hyperlink r:id="rId11" w:history="1">
              <w:r w:rsidRPr="00A17FCD">
                <w:rPr>
                  <w:rStyle w:val="Hyperlink"/>
                  <w:noProof/>
                </w:rPr>
                <w:t>https://forge.3gpp.org/rep/sa5/MnS/-/merge_requests/1025</w:t>
              </w:r>
            </w:hyperlink>
            <w:r>
              <w:rPr>
                <w:noProof/>
              </w:rPr>
              <w:t xml:space="preserve"> at commit </w:t>
            </w:r>
          </w:p>
          <w:p w14:paraId="00D3B8F7" w14:textId="4F8ECB63" w:rsidR="00A93179" w:rsidRDefault="00A93179" w:rsidP="00A93179">
            <w:pPr>
              <w:pStyle w:val="CRCoverPage"/>
              <w:tabs>
                <w:tab w:val="left" w:pos="804"/>
              </w:tabs>
              <w:spacing w:after="0"/>
              <w:ind w:left="100"/>
              <w:rPr>
                <w:noProof/>
              </w:rPr>
            </w:pPr>
          </w:p>
        </w:tc>
      </w:tr>
      <w:tr w:rsidR="00A931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3179" w:rsidRPr="008863B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3179" w:rsidRPr="008863B9" w:rsidRDefault="00A93179" w:rsidP="00A931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3179" w:rsidRDefault="00A93179" w:rsidP="00A9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3179" w:rsidRDefault="00A93179" w:rsidP="00A93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5CF28" w14:textId="77777777" w:rsidR="004B282C" w:rsidRDefault="004B282C">
      <w:r>
        <w:separator/>
      </w:r>
    </w:p>
  </w:endnote>
  <w:endnote w:type="continuationSeparator" w:id="0">
    <w:p w14:paraId="5792CCFD" w14:textId="77777777" w:rsidR="004B282C" w:rsidRDefault="004B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A1B7C" w14:textId="77777777" w:rsidR="004B282C" w:rsidRDefault="004B282C">
      <w:r>
        <w:separator/>
      </w:r>
    </w:p>
  </w:footnote>
  <w:footnote w:type="continuationSeparator" w:id="0">
    <w:p w14:paraId="73B1A82C" w14:textId="77777777" w:rsidR="004B282C" w:rsidRDefault="004B2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82C"/>
    <w:rsid w:val="004B75B7"/>
    <w:rsid w:val="004C7D8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667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17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A93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balazs-153</cp:lastModifiedBy>
  <cp:revision>3</cp:revision>
  <cp:lastPrinted>1899-12-31T23:00:00Z</cp:lastPrinted>
  <dcterms:created xsi:type="dcterms:W3CDTF">2024-01-19T03:40:00Z</dcterms:created>
  <dcterms:modified xsi:type="dcterms:W3CDTF">2024-01-19T18:57:00Z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S5-240348</vt:lpwstr>
  </property>
  <property fmtid="{D5CDD505-2E9C-101B-9397-08002B2CF9AE}" pid="10" name="Spec#">
    <vt:lpwstr>28.541</vt:lpwstr>
  </property>
  <property fmtid="{D5CDD505-2E9C-101B-9397-08002B2CF9AE}" pid="11" name="Cr#">
    <vt:lpwstr>1167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Rel-18 CR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